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AB5B1E" w14:textId="77777777" w:rsidR="002E7BD0" w:rsidRDefault="002E7BD0" w:rsidP="002E7B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Brother John BOTHERWYK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62D37C6A" w14:textId="77777777" w:rsidR="002E7BD0" w:rsidRDefault="002E7BD0" w:rsidP="002E7B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Canon of </w:t>
      </w:r>
      <w:proofErr w:type="spellStart"/>
      <w:r>
        <w:rPr>
          <w:rFonts w:cs="Times New Roman"/>
          <w:szCs w:val="24"/>
        </w:rPr>
        <w:t>Malton</w:t>
      </w:r>
      <w:proofErr w:type="spellEnd"/>
      <w:r>
        <w:rPr>
          <w:rFonts w:cs="Times New Roman"/>
          <w:szCs w:val="24"/>
        </w:rPr>
        <w:t>.</w:t>
      </w:r>
    </w:p>
    <w:p w14:paraId="6658EBA3" w14:textId="77777777" w:rsidR="002E7BD0" w:rsidRDefault="002E7BD0" w:rsidP="002E7BD0">
      <w:pPr>
        <w:pStyle w:val="NoSpacing"/>
        <w:rPr>
          <w:rFonts w:cs="Times New Roman"/>
          <w:szCs w:val="24"/>
        </w:rPr>
      </w:pPr>
    </w:p>
    <w:p w14:paraId="7C54B317" w14:textId="77777777" w:rsidR="002E7BD0" w:rsidRDefault="002E7BD0" w:rsidP="002E7BD0">
      <w:pPr>
        <w:pStyle w:val="NoSpacing"/>
        <w:rPr>
          <w:rFonts w:cs="Times New Roman"/>
          <w:szCs w:val="24"/>
        </w:rPr>
      </w:pPr>
    </w:p>
    <w:p w14:paraId="58676241" w14:textId="77777777" w:rsidR="002E7BD0" w:rsidRDefault="002E7BD0" w:rsidP="002E7B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Mar.1400</w:t>
      </w:r>
      <w:r>
        <w:rPr>
          <w:rFonts w:cs="Times New Roman"/>
          <w:szCs w:val="24"/>
        </w:rPr>
        <w:tab/>
        <w:t>He was ordained priest in the conventual church of the Dominicans</w:t>
      </w:r>
    </w:p>
    <w:p w14:paraId="11313CD8" w14:textId="77777777" w:rsidR="002E7BD0" w:rsidRDefault="002E7BD0" w:rsidP="002E7B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 York.</w:t>
      </w:r>
    </w:p>
    <w:p w14:paraId="28F7ED28" w14:textId="77777777" w:rsidR="002E7BD0" w:rsidRDefault="002E7BD0" w:rsidP="002E7B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(“York Clergy Ordinations 1400-1424” </w:t>
      </w:r>
      <w:proofErr w:type="spellStart"/>
      <w:proofErr w:type="gramStart"/>
      <w:r>
        <w:rPr>
          <w:rFonts w:cs="Times New Roman"/>
          <w:szCs w:val="24"/>
        </w:rPr>
        <w:t>ed.David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M.Smith</w:t>
      </w:r>
      <w:proofErr w:type="spellEnd"/>
      <w:r>
        <w:rPr>
          <w:rFonts w:cs="Times New Roman"/>
          <w:szCs w:val="24"/>
        </w:rPr>
        <w:t>, pub.2020 p.3)</w:t>
      </w:r>
    </w:p>
    <w:p w14:paraId="4A51E455" w14:textId="77777777" w:rsidR="002E7BD0" w:rsidRDefault="002E7BD0" w:rsidP="002E7BD0">
      <w:pPr>
        <w:pStyle w:val="NoSpacing"/>
        <w:rPr>
          <w:rFonts w:cs="Times New Roman"/>
          <w:szCs w:val="24"/>
        </w:rPr>
      </w:pPr>
    </w:p>
    <w:p w14:paraId="42B171B0" w14:textId="77777777" w:rsidR="002E7BD0" w:rsidRDefault="002E7BD0" w:rsidP="002E7BD0">
      <w:pPr>
        <w:pStyle w:val="NoSpacing"/>
        <w:rPr>
          <w:rFonts w:cs="Times New Roman"/>
          <w:szCs w:val="24"/>
        </w:rPr>
      </w:pPr>
    </w:p>
    <w:p w14:paraId="2C633A7D" w14:textId="77777777" w:rsidR="002E7BD0" w:rsidRDefault="002E7BD0" w:rsidP="002E7B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December 2024</w:t>
      </w:r>
    </w:p>
    <w:p w14:paraId="3A0E8E4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B3D92B" w14:textId="77777777" w:rsidR="002E7BD0" w:rsidRDefault="002E7BD0" w:rsidP="009139A6">
      <w:r>
        <w:separator/>
      </w:r>
    </w:p>
  </w:endnote>
  <w:endnote w:type="continuationSeparator" w:id="0">
    <w:p w14:paraId="13EA82E3" w14:textId="77777777" w:rsidR="002E7BD0" w:rsidRDefault="002E7B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B9B6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0CEB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D5F3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ED3812" w14:textId="77777777" w:rsidR="002E7BD0" w:rsidRDefault="002E7BD0" w:rsidP="009139A6">
      <w:r>
        <w:separator/>
      </w:r>
    </w:p>
  </w:footnote>
  <w:footnote w:type="continuationSeparator" w:id="0">
    <w:p w14:paraId="7C1C6F2A" w14:textId="77777777" w:rsidR="002E7BD0" w:rsidRDefault="002E7B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A55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CB97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945F7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BD0"/>
    <w:rsid w:val="000666E0"/>
    <w:rsid w:val="001403F3"/>
    <w:rsid w:val="002510B7"/>
    <w:rsid w:val="00270799"/>
    <w:rsid w:val="002E7BD0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04895"/>
  <w15:chartTrackingRefBased/>
  <w15:docId w15:val="{17D7A402-8FCF-4A1C-8BF5-F8023834A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2024-12-24T07:51:00Z</dcterms:created>
  <dcterms:modified xsi:type="dcterms:W3CDTF">2024-12-24T07:51:00Z</dcterms:modified>
</cp:coreProperties>
</file>